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928" w:rsidRDefault="008E4928" w:rsidP="00592324">
      <w:pPr>
        <w:spacing w:after="0" w:line="240" w:lineRule="auto"/>
        <w:jc w:val="right"/>
      </w:pPr>
      <w:r>
        <w:t>Приложение № 7</w:t>
      </w:r>
    </w:p>
    <w:p w:rsidR="008E4928" w:rsidRDefault="008E4928" w:rsidP="00592324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8E4928" w:rsidRDefault="008E4928" w:rsidP="00592324">
      <w:pPr>
        <w:spacing w:after="0" w:line="240" w:lineRule="auto"/>
        <w:jc w:val="right"/>
      </w:pPr>
      <w:r>
        <w:t>27 декабря 2024г. № 239</w:t>
      </w:r>
    </w:p>
    <w:p w:rsidR="008E4928" w:rsidRDefault="008E4928" w:rsidP="00592324">
      <w:pPr>
        <w:jc w:val="right"/>
      </w:pPr>
    </w:p>
    <w:p w:rsidR="008E4928" w:rsidRDefault="008E4928" w:rsidP="00592324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8E4928" w:rsidRDefault="008E4928" w:rsidP="00592324">
      <w:pPr>
        <w:jc w:val="center"/>
      </w:pPr>
      <w:r>
        <w:t>Площадь около остановки автобуса «Судоверфь», р.п. Качуг</w:t>
      </w:r>
    </w:p>
    <w:p w:rsidR="008E4928" w:rsidRDefault="008E4928">
      <w:r w:rsidRPr="009B6E4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491.25pt;height:462pt;visibility:visible">
            <v:imagedata r:id="rId4" o:title=""/>
          </v:shape>
        </w:pict>
      </w:r>
    </w:p>
    <w:p w:rsidR="008E4928" w:rsidRDefault="008E4928" w:rsidP="00886DDA"/>
    <w:p w:rsidR="008E4928" w:rsidRPr="00886DDA" w:rsidRDefault="008E4928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3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8E4928" w:rsidRPr="00BE2D27" w:rsidTr="0059232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7F376A" w:rsidRDefault="008E4928" w:rsidP="00592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8E4928" w:rsidRPr="00BE2D27" w:rsidTr="0059232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568519.48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4239665.41</w:t>
            </w:r>
          </w:p>
        </w:tc>
      </w:tr>
      <w:tr w:rsidR="008E4928" w:rsidRPr="00BE2D27" w:rsidTr="0059232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568521.76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4239663.46</w:t>
            </w:r>
          </w:p>
        </w:tc>
      </w:tr>
      <w:tr w:rsidR="008E4928" w:rsidRPr="00BE2D27" w:rsidTr="0059232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568523.06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4239664.98</w:t>
            </w:r>
          </w:p>
        </w:tc>
      </w:tr>
      <w:tr w:rsidR="008E4928" w:rsidRPr="00BE2D27" w:rsidTr="0059232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568520.79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28" w:rsidRPr="00BE2D27" w:rsidRDefault="008E4928" w:rsidP="00592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2D27">
              <w:rPr>
                <w:rFonts w:ascii="Times New Roman" w:hAnsi="Times New Roman"/>
                <w:sz w:val="28"/>
                <w:szCs w:val="28"/>
              </w:rPr>
              <w:t>4239666.93</w:t>
            </w:r>
          </w:p>
        </w:tc>
      </w:tr>
    </w:tbl>
    <w:p w:rsidR="008E4928" w:rsidRPr="00431D01" w:rsidRDefault="008E4928" w:rsidP="00592324">
      <w:bookmarkStart w:id="0" w:name="_GoBack"/>
      <w:bookmarkEnd w:id="0"/>
    </w:p>
    <w:sectPr w:rsidR="008E4928" w:rsidRPr="00431D01" w:rsidSect="00592324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233223"/>
    <w:rsid w:val="00305D54"/>
    <w:rsid w:val="003441AC"/>
    <w:rsid w:val="003918F0"/>
    <w:rsid w:val="00431D01"/>
    <w:rsid w:val="00432685"/>
    <w:rsid w:val="00592324"/>
    <w:rsid w:val="006428DF"/>
    <w:rsid w:val="0078207D"/>
    <w:rsid w:val="007F376A"/>
    <w:rsid w:val="00886DDA"/>
    <w:rsid w:val="008E4928"/>
    <w:rsid w:val="009005C9"/>
    <w:rsid w:val="0098605B"/>
    <w:rsid w:val="009B6E42"/>
    <w:rsid w:val="00B76A9D"/>
    <w:rsid w:val="00BE2D27"/>
    <w:rsid w:val="00C71FC2"/>
    <w:rsid w:val="00DB0347"/>
    <w:rsid w:val="00DB7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55</Words>
  <Characters>317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3</cp:revision>
  <cp:lastPrinted>2025-01-16T08:10:00Z</cp:lastPrinted>
  <dcterms:created xsi:type="dcterms:W3CDTF">2025-01-10T07:42:00Z</dcterms:created>
  <dcterms:modified xsi:type="dcterms:W3CDTF">2025-01-16T08:10:00Z</dcterms:modified>
</cp:coreProperties>
</file>